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DE" w:rsidRPr="0071546D" w:rsidRDefault="002C73DE" w:rsidP="005C1C3D">
      <w:pPr>
        <w:jc w:val="center"/>
        <w:rPr>
          <w:sz w:val="26"/>
          <w:szCs w:val="26"/>
        </w:rPr>
      </w:pPr>
      <w:r w:rsidRPr="0071546D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95</w:t>
      </w:r>
      <w:r w:rsidRPr="0071546D">
        <w:rPr>
          <w:sz w:val="26"/>
          <w:szCs w:val="26"/>
        </w:rPr>
        <w:t>/А</w:t>
      </w:r>
    </w:p>
    <w:p w:rsidR="002C73DE" w:rsidRPr="00B501CB" w:rsidRDefault="002C73DE" w:rsidP="005C1C3D">
      <w:pPr>
        <w:jc w:val="center"/>
        <w:rPr>
          <w:sz w:val="26"/>
          <w:szCs w:val="26"/>
        </w:rPr>
      </w:pPr>
      <w:r w:rsidRPr="00B501CB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17.12.2015 № 353-па «Об утверждении муниципальной программы «Социально – экономическое развитие, инвестиции муниципального образования городской округ город Пыть-Ях на 2016-2020 годы» </w:t>
      </w:r>
    </w:p>
    <w:p w:rsidR="002C73DE" w:rsidRPr="00B501CB" w:rsidRDefault="002C73DE" w:rsidP="00B501CB">
      <w:pPr>
        <w:jc w:val="center"/>
        <w:rPr>
          <w:sz w:val="26"/>
          <w:szCs w:val="26"/>
        </w:rPr>
      </w:pPr>
      <w:r w:rsidRPr="00B501CB">
        <w:rPr>
          <w:sz w:val="26"/>
          <w:szCs w:val="26"/>
        </w:rPr>
        <w:t xml:space="preserve"> </w:t>
      </w:r>
      <w:r>
        <w:rPr>
          <w:sz w:val="26"/>
          <w:szCs w:val="26"/>
        </w:rPr>
        <w:t>(в</w:t>
      </w:r>
      <w:r w:rsidRPr="00B501CB">
        <w:rPr>
          <w:sz w:val="26"/>
          <w:szCs w:val="26"/>
        </w:rPr>
        <w:t xml:space="preserve"> </w:t>
      </w:r>
      <w:r>
        <w:rPr>
          <w:sz w:val="26"/>
          <w:szCs w:val="26"/>
        </w:rPr>
        <w:t>ред</w:t>
      </w:r>
      <w:r w:rsidRPr="00B501CB">
        <w:rPr>
          <w:sz w:val="26"/>
          <w:szCs w:val="26"/>
        </w:rPr>
        <w:t>. от 19.02.2016 №24-па, от 17.05.2016 №104-па, от 15.07.2016 №177-па, от 02.12.2016 №319-па, от 30.12.2016 №363-па, от 05.04.2017 № 84-па</w:t>
      </w:r>
      <w:r>
        <w:rPr>
          <w:sz w:val="26"/>
          <w:szCs w:val="26"/>
        </w:rPr>
        <w:t>, от 25.07.2017 № 197-па, от 23.08.2017 № 221-па)</w:t>
      </w:r>
    </w:p>
    <w:p w:rsidR="002C73DE" w:rsidRPr="0071546D" w:rsidRDefault="002C73DE" w:rsidP="005C1C3D">
      <w:pPr>
        <w:jc w:val="center"/>
        <w:rPr>
          <w:sz w:val="26"/>
          <w:szCs w:val="26"/>
        </w:rPr>
      </w:pPr>
    </w:p>
    <w:p w:rsidR="002C73DE" w:rsidRPr="0071546D" w:rsidRDefault="002C73DE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>г. Пыть-Ях</w:t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>6</w:t>
      </w:r>
      <w:r w:rsidRPr="0071546D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71546D">
        <w:rPr>
          <w:sz w:val="26"/>
          <w:szCs w:val="26"/>
        </w:rPr>
        <w:t xml:space="preserve"> 2017г.</w:t>
      </w:r>
    </w:p>
    <w:p w:rsidR="002C73DE" w:rsidRPr="0071546D" w:rsidRDefault="002C73DE" w:rsidP="005C1C3D">
      <w:pPr>
        <w:jc w:val="both"/>
        <w:rPr>
          <w:sz w:val="26"/>
          <w:szCs w:val="26"/>
        </w:rPr>
      </w:pPr>
    </w:p>
    <w:p w:rsidR="002C73DE" w:rsidRPr="00B501CB" w:rsidRDefault="002C73DE" w:rsidP="00B501CB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 w:rsidRPr="0071546D">
        <w:rPr>
          <w:sz w:val="26"/>
          <w:szCs w:val="26"/>
        </w:rPr>
        <w:tab/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</w:t>
      </w:r>
      <w:r w:rsidRPr="00B501CB">
        <w:rPr>
          <w:sz w:val="26"/>
          <w:szCs w:val="26"/>
        </w:rPr>
        <w:t>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18.12.2015 № 355-па «Об утверждении муниципальной программы «Социально – экономическое развитие, инвестиции муниципального образования городской округ город Пыть-Ях на 2016-2020 годы»</w:t>
      </w:r>
      <w:r>
        <w:rPr>
          <w:sz w:val="26"/>
          <w:szCs w:val="26"/>
        </w:rPr>
        <w:t>»</w:t>
      </w:r>
      <w:bookmarkStart w:id="0" w:name="_GoBack"/>
      <w:bookmarkEnd w:id="0"/>
      <w:r w:rsidRPr="00B501CB">
        <w:rPr>
          <w:sz w:val="26"/>
          <w:szCs w:val="26"/>
        </w:rPr>
        <w:t xml:space="preserve"> (</w:t>
      </w:r>
      <w:r>
        <w:rPr>
          <w:sz w:val="26"/>
          <w:szCs w:val="26"/>
        </w:rPr>
        <w:t>в</w:t>
      </w:r>
      <w:r w:rsidRPr="00B501CB">
        <w:rPr>
          <w:sz w:val="26"/>
          <w:szCs w:val="26"/>
        </w:rPr>
        <w:t xml:space="preserve"> </w:t>
      </w:r>
      <w:r>
        <w:rPr>
          <w:sz w:val="26"/>
          <w:szCs w:val="26"/>
        </w:rPr>
        <w:t>ред</w:t>
      </w:r>
      <w:r w:rsidRPr="00B501CB">
        <w:rPr>
          <w:sz w:val="26"/>
          <w:szCs w:val="26"/>
        </w:rPr>
        <w:t>. от 19.02.2016 №24-па, от 17.05.2016 №104-па, от 15.07.2016 №177-па, от 02.12.2016 №319-па, от 30.12.2016 №363-па, от 05.04.2017 № 84-па</w:t>
      </w:r>
      <w:r>
        <w:rPr>
          <w:sz w:val="26"/>
          <w:szCs w:val="26"/>
        </w:rPr>
        <w:t>, от 25.07.2017 № 197-па, от 23.08.2017 № 221-па)</w:t>
      </w:r>
      <w:r w:rsidRPr="00B501CB">
        <w:rPr>
          <w:sz w:val="26"/>
          <w:szCs w:val="26"/>
        </w:rPr>
        <w:t xml:space="preserve">  (далее – Проект постановления).</w:t>
      </w:r>
    </w:p>
    <w:p w:rsidR="002C73DE" w:rsidRPr="00B501CB" w:rsidRDefault="002C73DE" w:rsidP="005C1C3D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B501CB">
        <w:rPr>
          <w:sz w:val="26"/>
          <w:szCs w:val="26"/>
        </w:rPr>
        <w:tab/>
        <w:t>В Счетно-контрольную палату</w:t>
      </w:r>
      <w:r>
        <w:rPr>
          <w:sz w:val="26"/>
          <w:szCs w:val="26"/>
        </w:rPr>
        <w:t xml:space="preserve"> Проект постановления поступил 05</w:t>
      </w:r>
      <w:r w:rsidRPr="00B501CB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B501CB">
        <w:rPr>
          <w:sz w:val="26"/>
          <w:szCs w:val="26"/>
        </w:rPr>
        <w:t xml:space="preserve">.2017 г.  </w:t>
      </w:r>
    </w:p>
    <w:p w:rsidR="002C73DE" w:rsidRPr="0071546D" w:rsidRDefault="002C73DE" w:rsidP="005C1C3D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B501CB">
        <w:rPr>
          <w:sz w:val="26"/>
          <w:szCs w:val="26"/>
        </w:rPr>
        <w:tab/>
        <w:t>В</w:t>
      </w:r>
      <w:r w:rsidRPr="0071546D">
        <w:rPr>
          <w:sz w:val="26"/>
          <w:szCs w:val="26"/>
        </w:rPr>
        <w:t xml:space="preserve"> ходе проведения экспертизы рассмотрены следующие нормативные правовые акты:</w:t>
      </w:r>
    </w:p>
    <w:p w:rsidR="002C73DE" w:rsidRPr="0071546D" w:rsidRDefault="002C73DE" w:rsidP="005C1C3D">
      <w:pPr>
        <w:numPr>
          <w:ilvl w:val="0"/>
          <w:numId w:val="1"/>
        </w:numPr>
        <w:tabs>
          <w:tab w:val="clear" w:pos="34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71546D">
        <w:rPr>
          <w:sz w:val="26"/>
          <w:szCs w:val="26"/>
        </w:rPr>
        <w:t>Бюджетный кодекс Российской Федерации;</w:t>
      </w:r>
    </w:p>
    <w:p w:rsidR="002C73DE" w:rsidRPr="0071546D" w:rsidRDefault="002C73DE" w:rsidP="005C1C3D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6"/>
          <w:szCs w:val="26"/>
        </w:rPr>
      </w:pPr>
      <w:r w:rsidRPr="0071546D">
        <w:rPr>
          <w:sz w:val="26"/>
          <w:szCs w:val="26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2C73DE" w:rsidRPr="0071546D" w:rsidRDefault="002C73DE" w:rsidP="005C1C3D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71546D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изм.).</w:t>
      </w:r>
    </w:p>
    <w:p w:rsidR="002C73DE" w:rsidRDefault="002C73DE" w:rsidP="004B21A1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71546D">
        <w:rPr>
          <w:sz w:val="26"/>
          <w:szCs w:val="26"/>
        </w:rPr>
        <w:t xml:space="preserve">        </w:t>
      </w:r>
      <w:r>
        <w:rPr>
          <w:sz w:val="26"/>
          <w:szCs w:val="26"/>
        </w:rPr>
        <w:t>С П</w:t>
      </w:r>
      <w:r w:rsidRPr="0071546D">
        <w:rPr>
          <w:sz w:val="26"/>
          <w:szCs w:val="26"/>
        </w:rPr>
        <w:t>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  <w:r w:rsidRPr="008B440F">
        <w:rPr>
          <w:sz w:val="28"/>
          <w:szCs w:val="28"/>
        </w:rPr>
        <w:t xml:space="preserve"> </w:t>
      </w:r>
      <w:r w:rsidRPr="008B440F">
        <w:rPr>
          <w:sz w:val="26"/>
          <w:szCs w:val="26"/>
        </w:rPr>
        <w:t>В ходе проведения экспертизы запрашивались дополнительн</w:t>
      </w:r>
      <w:r>
        <w:rPr>
          <w:sz w:val="26"/>
          <w:szCs w:val="26"/>
        </w:rPr>
        <w:t>о справки об изменении показателей сводной бюджетной росписи расходов на 2017 год и дополнительные соглашения о предоставлении субсидии из бюджета округа на реализацию муниципальной программы развития малого и среднего предпринимательства</w:t>
      </w:r>
      <w:r w:rsidRPr="008B440F">
        <w:rPr>
          <w:sz w:val="26"/>
          <w:szCs w:val="26"/>
        </w:rPr>
        <w:t>.</w:t>
      </w:r>
      <w:r w:rsidRPr="008B440F">
        <w:rPr>
          <w:sz w:val="26"/>
          <w:szCs w:val="26"/>
        </w:rPr>
        <w:tab/>
      </w:r>
      <w:r>
        <w:rPr>
          <w:sz w:val="26"/>
          <w:szCs w:val="26"/>
        </w:rPr>
        <w:tab/>
        <w:t>Представленным П</w:t>
      </w:r>
      <w:r w:rsidRPr="0071546D">
        <w:rPr>
          <w:sz w:val="26"/>
          <w:szCs w:val="26"/>
        </w:rPr>
        <w:t>роектом постановления внос</w:t>
      </w:r>
      <w:r>
        <w:rPr>
          <w:sz w:val="26"/>
          <w:szCs w:val="26"/>
        </w:rPr>
        <w:t>и</w:t>
      </w:r>
      <w:r w:rsidRPr="0071546D">
        <w:rPr>
          <w:sz w:val="26"/>
          <w:szCs w:val="26"/>
        </w:rPr>
        <w:t>тся изменени</w:t>
      </w:r>
      <w:r>
        <w:rPr>
          <w:sz w:val="26"/>
          <w:szCs w:val="26"/>
        </w:rPr>
        <w:t>е</w:t>
      </w:r>
      <w:r w:rsidRPr="0071546D">
        <w:rPr>
          <w:sz w:val="26"/>
          <w:szCs w:val="26"/>
        </w:rPr>
        <w:t xml:space="preserve"> в программн</w:t>
      </w:r>
      <w:r>
        <w:rPr>
          <w:sz w:val="26"/>
          <w:szCs w:val="26"/>
        </w:rPr>
        <w:t>ое</w:t>
      </w:r>
      <w:r w:rsidRPr="0071546D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е</w:t>
      </w:r>
      <w:r w:rsidRPr="0071546D">
        <w:rPr>
          <w:sz w:val="26"/>
          <w:szCs w:val="26"/>
        </w:rPr>
        <w:t xml:space="preserve"> 2017 года, в связи с </w:t>
      </w:r>
      <w:r>
        <w:rPr>
          <w:sz w:val="26"/>
          <w:szCs w:val="26"/>
        </w:rPr>
        <w:t xml:space="preserve">изменением предельных объемов </w:t>
      </w:r>
      <w:r w:rsidRPr="0071546D">
        <w:rPr>
          <w:sz w:val="26"/>
          <w:szCs w:val="26"/>
        </w:rPr>
        <w:t>финансирования</w:t>
      </w:r>
      <w:r>
        <w:rPr>
          <w:sz w:val="26"/>
          <w:szCs w:val="26"/>
        </w:rPr>
        <w:t xml:space="preserve"> программных мероприятий на 2017 год </w:t>
      </w:r>
      <w:r w:rsidRPr="0071546D">
        <w:rPr>
          <w:sz w:val="26"/>
          <w:szCs w:val="26"/>
        </w:rPr>
        <w:t>на</w:t>
      </w:r>
      <w:r>
        <w:rPr>
          <w:sz w:val="26"/>
          <w:szCs w:val="26"/>
        </w:rPr>
        <w:t xml:space="preserve"> сумму 4 611,8</w:t>
      </w:r>
      <w:r w:rsidRPr="0071546D">
        <w:rPr>
          <w:sz w:val="26"/>
          <w:szCs w:val="26"/>
        </w:rPr>
        <w:t xml:space="preserve"> тыс. руб. </w:t>
      </w:r>
      <w:r>
        <w:rPr>
          <w:sz w:val="26"/>
          <w:szCs w:val="26"/>
        </w:rPr>
        <w:t xml:space="preserve"> по подпрограмме 2 «Совершенствование муниципального управления» и по подпрограмме 4 «Развитие малого и среднего предпринимательства».</w:t>
      </w:r>
    </w:p>
    <w:p w:rsidR="002C73DE" w:rsidRPr="00AD3EB4" w:rsidRDefault="002C73DE" w:rsidP="00AD3EB4">
      <w:pPr>
        <w:ind w:firstLine="567"/>
        <w:jc w:val="both"/>
        <w:rPr>
          <w:sz w:val="26"/>
          <w:szCs w:val="26"/>
        </w:rPr>
      </w:pPr>
      <w:r w:rsidRPr="00AD3EB4">
        <w:rPr>
          <w:sz w:val="26"/>
          <w:szCs w:val="26"/>
        </w:rPr>
        <w:t xml:space="preserve">Представленным проектом вносятся изменения в муниципальную программу </w:t>
      </w:r>
      <w:r w:rsidRPr="00AD3EB4">
        <w:rPr>
          <w:spacing w:val="-10"/>
          <w:sz w:val="26"/>
          <w:szCs w:val="26"/>
        </w:rPr>
        <w:t>«</w:t>
      </w:r>
      <w:r w:rsidRPr="00AD3EB4">
        <w:rPr>
          <w:sz w:val="26"/>
          <w:szCs w:val="26"/>
        </w:rPr>
        <w:t>Социально – экономическое развитие, инвестиции муниципального образования городской округ город Пыть-Ях на 2016-2020 годы</w:t>
      </w:r>
      <w:r w:rsidRPr="00AD3EB4">
        <w:rPr>
          <w:sz w:val="26"/>
          <w:szCs w:val="26"/>
          <w:lang w:eastAsia="ar-SA"/>
        </w:rPr>
        <w:t>»</w:t>
      </w:r>
      <w:r>
        <w:rPr>
          <w:sz w:val="26"/>
          <w:szCs w:val="26"/>
          <w:lang w:eastAsia="ar-SA"/>
        </w:rPr>
        <w:t>, в</w:t>
      </w:r>
      <w:r w:rsidRPr="00AD3EB4">
        <w:rPr>
          <w:sz w:val="26"/>
          <w:szCs w:val="26"/>
        </w:rPr>
        <w:t xml:space="preserve"> т</w:t>
      </w:r>
      <w:r>
        <w:rPr>
          <w:sz w:val="26"/>
          <w:szCs w:val="26"/>
        </w:rPr>
        <w:t xml:space="preserve">ом </w:t>
      </w:r>
      <w:r w:rsidRPr="00AD3EB4">
        <w:rPr>
          <w:sz w:val="26"/>
          <w:szCs w:val="26"/>
        </w:rPr>
        <w:t>ч</w:t>
      </w:r>
      <w:r>
        <w:rPr>
          <w:sz w:val="26"/>
          <w:szCs w:val="26"/>
        </w:rPr>
        <w:t>исле по мероприятиям</w:t>
      </w:r>
      <w:r w:rsidRPr="00AD3EB4">
        <w:rPr>
          <w:sz w:val="26"/>
          <w:szCs w:val="26"/>
        </w:rPr>
        <w:t>:</w:t>
      </w:r>
    </w:p>
    <w:p w:rsidR="002C73DE" w:rsidRDefault="002C73DE" w:rsidP="004B21A1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по мероприятию 2.1.«Предоставление государственных и муниципальных услуг в многофункциональных центрах» уменьшен объем финансирования из местного бюджета на 2 000,0 тыс.руб., увеличен объем финансирования из бюджета автономного округа на сумму 6 701,8 тыс.руб.;</w:t>
      </w:r>
    </w:p>
    <w:p w:rsidR="002C73DE" w:rsidRPr="0040743F" w:rsidRDefault="002C73DE" w:rsidP="004B21A1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501AB">
        <w:rPr>
          <w:sz w:val="26"/>
          <w:szCs w:val="26"/>
        </w:rPr>
        <w:t>по мероприятию</w:t>
      </w:r>
      <w:r>
        <w:rPr>
          <w:sz w:val="26"/>
          <w:szCs w:val="26"/>
        </w:rPr>
        <w:t xml:space="preserve"> 4.2.</w:t>
      </w:r>
      <w:r w:rsidRPr="00B501AB">
        <w:rPr>
          <w:sz w:val="26"/>
          <w:szCs w:val="26"/>
        </w:rPr>
        <w:t xml:space="preserve"> «Финансовая поддержка субъектов малого и среднего </w:t>
      </w:r>
      <w:r w:rsidRPr="00B501AB">
        <w:rPr>
          <w:color w:val="000000"/>
          <w:sz w:val="26"/>
          <w:szCs w:val="26"/>
        </w:rPr>
        <w:t xml:space="preserve"> предпринимательства, а также организаций инфраструктуры поддержки субъектов малого и среднего предпринимательства»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уменьшен объем финансирования из </w:t>
      </w:r>
      <w:r w:rsidRPr="0040743F">
        <w:rPr>
          <w:sz w:val="26"/>
          <w:szCs w:val="26"/>
        </w:rPr>
        <w:t>бюджета автономного округа на сумму 90,0 тыс.руб.</w:t>
      </w:r>
    </w:p>
    <w:p w:rsidR="002C73DE" w:rsidRPr="0040743F" w:rsidRDefault="002C73DE" w:rsidP="008B440F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40743F">
        <w:rPr>
          <w:sz w:val="26"/>
          <w:szCs w:val="26"/>
        </w:rPr>
        <w:tab/>
      </w:r>
      <w:r w:rsidRPr="0040743F">
        <w:rPr>
          <w:sz w:val="26"/>
          <w:szCs w:val="26"/>
        </w:rPr>
        <w:tab/>
        <w:t>Общий объем финансирования по программе в 2017 году с учетом изменений составит 35 697,5 тыс. руб.  (в т.ч. средства окружного бюджета    21 492,8 тыс. руб., средства местного бюджета 14 204,7  тыс. руб.).</w:t>
      </w:r>
    </w:p>
    <w:p w:rsidR="002C73DE" w:rsidRDefault="002C73DE" w:rsidP="005C1C3D">
      <w:pPr>
        <w:tabs>
          <w:tab w:val="left" w:pos="567"/>
        </w:tabs>
        <w:jc w:val="both"/>
        <w:rPr>
          <w:sz w:val="26"/>
          <w:szCs w:val="26"/>
        </w:rPr>
      </w:pPr>
      <w:r w:rsidRPr="0040743F">
        <w:rPr>
          <w:sz w:val="26"/>
          <w:szCs w:val="26"/>
        </w:rPr>
        <w:tab/>
        <w:t>Всего запланированный объем финансирования Программы составит 153 575,42 тыс. руб. (в т.ч. средства окружного бюджета 82 614,70 тыс. руб., средства местного бюджета 70 960</w:t>
      </w:r>
      <w:r>
        <w:rPr>
          <w:sz w:val="26"/>
          <w:szCs w:val="26"/>
        </w:rPr>
        <w:t>,72</w:t>
      </w:r>
      <w:r w:rsidRPr="0071546D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.).</w:t>
      </w:r>
    </w:p>
    <w:p w:rsidR="002C73DE" w:rsidRPr="0071546D" w:rsidRDefault="002C73DE" w:rsidP="005C1C3D">
      <w:pPr>
        <w:tabs>
          <w:tab w:val="left" w:pos="567"/>
        </w:tabs>
        <w:jc w:val="both"/>
        <w:rPr>
          <w:sz w:val="26"/>
          <w:szCs w:val="26"/>
        </w:rPr>
      </w:pPr>
      <w:r w:rsidRPr="0071546D">
        <w:rPr>
          <w:sz w:val="26"/>
          <w:szCs w:val="26"/>
        </w:rPr>
        <w:tab/>
        <w:t xml:space="preserve">На плановый период 2018-2019 годов объем финансирования не изменится. </w:t>
      </w:r>
    </w:p>
    <w:p w:rsidR="002C73DE" w:rsidRDefault="002C73DE" w:rsidP="009233D5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ab/>
        <w:t xml:space="preserve">Соответствующие изменения </w:t>
      </w:r>
      <w:r w:rsidRPr="009233D5">
        <w:rPr>
          <w:sz w:val="26"/>
          <w:szCs w:val="26"/>
        </w:rPr>
        <w:t>внесены в строку «Финансовое обеспечение муниципальной программы» паспорта программы, приложение № 2 «Перечень основных мероприятий муниципальной программы», приложение</w:t>
      </w:r>
      <w:r w:rsidRPr="0071546D">
        <w:rPr>
          <w:sz w:val="26"/>
          <w:szCs w:val="26"/>
        </w:rPr>
        <w:t xml:space="preserve"> № 3 «Оценка эффективности реализации </w:t>
      </w:r>
      <w:r w:rsidRPr="00D7313D">
        <w:rPr>
          <w:sz w:val="26"/>
          <w:szCs w:val="26"/>
        </w:rPr>
        <w:t>муниципальной программы».</w:t>
      </w:r>
    </w:p>
    <w:p w:rsidR="002C73DE" w:rsidRPr="00866872" w:rsidRDefault="002C73DE" w:rsidP="00866872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866872">
        <w:rPr>
          <w:sz w:val="26"/>
          <w:szCs w:val="26"/>
        </w:rPr>
        <w:t>Программные мероприятия соответствуют требованиям, предусмотренным постановлением администрации города от 21.08.2013 №184-па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2C73DE" w:rsidRPr="00866872" w:rsidRDefault="002C73DE" w:rsidP="005C32C7">
      <w:pPr>
        <w:spacing w:line="100" w:lineRule="atLeast"/>
        <w:ind w:firstLine="708"/>
        <w:jc w:val="both"/>
        <w:rPr>
          <w:sz w:val="26"/>
          <w:szCs w:val="26"/>
        </w:rPr>
      </w:pPr>
      <w:r w:rsidRPr="00866872">
        <w:rPr>
          <w:sz w:val="26"/>
          <w:szCs w:val="26"/>
        </w:rPr>
        <w:t>К проекту постановления замечания и  предложения отсутст</w:t>
      </w:r>
      <w:r>
        <w:rPr>
          <w:sz w:val="26"/>
          <w:szCs w:val="26"/>
        </w:rPr>
        <w:t>в</w:t>
      </w:r>
      <w:r w:rsidRPr="00866872">
        <w:rPr>
          <w:sz w:val="26"/>
          <w:szCs w:val="26"/>
        </w:rPr>
        <w:t>уют.</w:t>
      </w:r>
    </w:p>
    <w:p w:rsidR="002C73DE" w:rsidRPr="00866872" w:rsidRDefault="002C73DE" w:rsidP="005C32C7">
      <w:pPr>
        <w:spacing w:line="100" w:lineRule="atLeast"/>
        <w:ind w:firstLine="708"/>
        <w:jc w:val="both"/>
        <w:rPr>
          <w:sz w:val="26"/>
          <w:szCs w:val="26"/>
        </w:rPr>
      </w:pPr>
    </w:p>
    <w:p w:rsidR="002C73DE" w:rsidRDefault="002C73DE" w:rsidP="005C1C3D">
      <w:pPr>
        <w:jc w:val="both"/>
        <w:rPr>
          <w:sz w:val="26"/>
          <w:szCs w:val="26"/>
        </w:rPr>
      </w:pPr>
    </w:p>
    <w:p w:rsidR="002C73DE" w:rsidRPr="0071546D" w:rsidRDefault="002C73DE" w:rsidP="005C1C3D">
      <w:pPr>
        <w:jc w:val="both"/>
        <w:rPr>
          <w:sz w:val="26"/>
          <w:szCs w:val="26"/>
        </w:rPr>
      </w:pPr>
    </w:p>
    <w:p w:rsidR="002C73DE" w:rsidRPr="0071546D" w:rsidRDefault="002C73DE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>Инспектор</w:t>
      </w:r>
    </w:p>
    <w:p w:rsidR="002C73DE" w:rsidRPr="0071546D" w:rsidRDefault="002C73DE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 xml:space="preserve">Счетно-контрольной палаты </w:t>
      </w:r>
    </w:p>
    <w:p w:rsidR="002C73DE" w:rsidRPr="0071546D" w:rsidRDefault="002C73DE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>города Пыть-Яха</w:t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  <w:t xml:space="preserve">    </w:t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  <w:t xml:space="preserve">               </w:t>
      </w:r>
      <w:r w:rsidRPr="0071546D">
        <w:rPr>
          <w:sz w:val="26"/>
          <w:szCs w:val="26"/>
        </w:rPr>
        <w:tab/>
      </w:r>
      <w:r>
        <w:rPr>
          <w:sz w:val="26"/>
          <w:szCs w:val="26"/>
        </w:rPr>
        <w:t>В.М.Бичурина</w:t>
      </w:r>
      <w:r w:rsidRPr="0071546D">
        <w:rPr>
          <w:sz w:val="26"/>
          <w:szCs w:val="26"/>
        </w:rPr>
        <w:t xml:space="preserve">  </w:t>
      </w:r>
    </w:p>
    <w:p w:rsidR="002C73DE" w:rsidRDefault="002C73DE"/>
    <w:sectPr w:rsidR="002C73DE" w:rsidSect="00A21DE6">
      <w:footerReference w:type="even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3DE" w:rsidRDefault="002C73DE">
      <w:r>
        <w:separator/>
      </w:r>
    </w:p>
  </w:endnote>
  <w:endnote w:type="continuationSeparator" w:id="0">
    <w:p w:rsidR="002C73DE" w:rsidRDefault="002C7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3DE" w:rsidRDefault="002C73DE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73DE" w:rsidRDefault="002C73DE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3DE" w:rsidRDefault="002C73DE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C73DE" w:rsidRDefault="002C73DE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3DE" w:rsidRDefault="002C73DE">
      <w:r>
        <w:separator/>
      </w:r>
    </w:p>
  </w:footnote>
  <w:footnote w:type="continuationSeparator" w:id="0">
    <w:p w:rsidR="002C73DE" w:rsidRDefault="002C7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04C0D"/>
    <w:rsid w:val="0003670C"/>
    <w:rsid w:val="00041F9F"/>
    <w:rsid w:val="000D6A72"/>
    <w:rsid w:val="00194581"/>
    <w:rsid w:val="001F69F8"/>
    <w:rsid w:val="002534A9"/>
    <w:rsid w:val="002C73DE"/>
    <w:rsid w:val="002F35F8"/>
    <w:rsid w:val="0040743F"/>
    <w:rsid w:val="004B21A1"/>
    <w:rsid w:val="004C6770"/>
    <w:rsid w:val="004F4F0F"/>
    <w:rsid w:val="005426CC"/>
    <w:rsid w:val="00593716"/>
    <w:rsid w:val="005C1C3D"/>
    <w:rsid w:val="005C32C7"/>
    <w:rsid w:val="00610216"/>
    <w:rsid w:val="006B1F3D"/>
    <w:rsid w:val="0071546D"/>
    <w:rsid w:val="00791676"/>
    <w:rsid w:val="007A0191"/>
    <w:rsid w:val="00817610"/>
    <w:rsid w:val="00837B65"/>
    <w:rsid w:val="00866872"/>
    <w:rsid w:val="008B440F"/>
    <w:rsid w:val="008D5FBB"/>
    <w:rsid w:val="009233D5"/>
    <w:rsid w:val="009564AB"/>
    <w:rsid w:val="00997E23"/>
    <w:rsid w:val="00A21DE6"/>
    <w:rsid w:val="00A43A04"/>
    <w:rsid w:val="00AD3EB4"/>
    <w:rsid w:val="00B21F06"/>
    <w:rsid w:val="00B501AB"/>
    <w:rsid w:val="00B501CB"/>
    <w:rsid w:val="00BC571C"/>
    <w:rsid w:val="00BD69E9"/>
    <w:rsid w:val="00C267D8"/>
    <w:rsid w:val="00D7313D"/>
    <w:rsid w:val="00E3464F"/>
    <w:rsid w:val="00E91C9E"/>
    <w:rsid w:val="00EB53E4"/>
    <w:rsid w:val="00F9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C1C3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699</Words>
  <Characters>3990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45/А</dc:title>
  <dc:subject/>
  <dc:creator>Admin</dc:creator>
  <cp:keywords/>
  <dc:description/>
  <cp:lastModifiedBy>Admin</cp:lastModifiedBy>
  <cp:revision>4</cp:revision>
  <cp:lastPrinted>2017-12-06T06:08:00Z</cp:lastPrinted>
  <dcterms:created xsi:type="dcterms:W3CDTF">2017-12-06T04:33:00Z</dcterms:created>
  <dcterms:modified xsi:type="dcterms:W3CDTF">2017-12-06T06:10:00Z</dcterms:modified>
</cp:coreProperties>
</file>